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263C0A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3CCA72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D362CDC" w14:textId="77777777" w:rsidR="00682D2C" w:rsidRPr="00F45CAD" w:rsidRDefault="00682D2C" w:rsidP="002D4CA7"/>
        </w:tc>
      </w:tr>
      <w:tr w:rsidR="00682D2C" w:rsidRPr="00F45CAD" w14:paraId="7585865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E27A25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74AF1D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6EC4ED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0FC075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7EE9E8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E03556" w14:textId="09DC3E25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77BA" w:rsidRPr="00C477BA">
              <w:rPr>
                <w:noProof/>
              </w:rPr>
              <w:t>10 70 /</w:t>
            </w:r>
            <w:r w:rsidR="008D5BFE">
              <w:rPr>
                <w:noProof/>
              </w:rPr>
              <w:t xml:space="preserve"> 137-26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6AE5BC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73D6C5E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B21DE6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31C81D" w14:textId="77777777" w:rsidR="00682D2C" w:rsidRPr="00F45CAD" w:rsidRDefault="00682D2C" w:rsidP="002D4CA7"/>
        </w:tc>
      </w:tr>
      <w:tr w:rsidR="00682D2C" w:rsidRPr="00F45CAD" w14:paraId="1D47F62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73A9DB" w14:textId="1DEB4744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D5BFE" w:rsidRPr="008D5BFE">
              <w:t>Fremdwassersanierung Hauptsammler Werl-Ost</w:t>
            </w:r>
            <w:r>
              <w:fldChar w:fldCharType="end"/>
            </w:r>
          </w:p>
        </w:tc>
      </w:tr>
      <w:tr w:rsidR="00682D2C" w:rsidRPr="00F45CAD" w14:paraId="7D59F53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BBD7FD" w14:textId="77777777" w:rsidR="00682D2C" w:rsidRPr="00F45CAD" w:rsidRDefault="00682D2C" w:rsidP="002D4CA7"/>
        </w:tc>
      </w:tr>
      <w:tr w:rsidR="00682D2C" w:rsidRPr="00F45CAD" w14:paraId="62EBDC0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2196B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9F28C5" w14:textId="77777777" w:rsidR="00682D2C" w:rsidRPr="00F45CAD" w:rsidRDefault="00682D2C" w:rsidP="002D4CA7"/>
        </w:tc>
      </w:tr>
      <w:tr w:rsidR="00682D2C" w:rsidRPr="00F45CAD" w14:paraId="5FAE262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D64661D" w14:textId="5813555F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D5BFE" w:rsidRPr="008D5BFE">
              <w:t>Kanalsanierung</w:t>
            </w:r>
            <w:r>
              <w:fldChar w:fldCharType="end"/>
            </w:r>
          </w:p>
        </w:tc>
      </w:tr>
    </w:tbl>
    <w:p w14:paraId="36FA61D0" w14:textId="77777777" w:rsidR="00682D2C" w:rsidRPr="00F45CAD" w:rsidRDefault="00682D2C" w:rsidP="00682D2C"/>
    <w:p w14:paraId="3E873284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3A9D68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059709EE" w14:textId="77777777" w:rsidR="00682D2C" w:rsidRPr="00F45CAD" w:rsidRDefault="00682D2C" w:rsidP="00682D2C"/>
    <w:p w14:paraId="0E6494A1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8D5BFE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43A69B90" w14:textId="77777777" w:rsidR="00682D2C" w:rsidRPr="00F45CAD" w:rsidRDefault="00682D2C" w:rsidP="00682D2C"/>
    <w:p w14:paraId="69AAAA31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DC796C7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50138F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20B3528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3032210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A3E942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5E6582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F049F9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52D50F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C4872D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82A44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6533A40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0D151E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9409E9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F10776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C2340A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513F55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1EE823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6055C9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6BD7E4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A1179F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E8828D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9B80ED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51EB1F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59E125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337E7B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5458B38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892EEF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7E611B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0422B6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875E9E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1317AF4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7FAC98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B12D06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BD209B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CC56FB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85D3AD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246BD1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ED08B5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17DA7B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98435F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8182263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BA77E8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3AE103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7B185B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062C479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8013C9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0EBEDE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613A59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AC5764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57D132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E6CB74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27F178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0B623E8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68C45F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65B20F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DD9477B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BC0D44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F9B557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52ABB9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36BE912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1C3516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39821C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E53F4D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5E5462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C23DA2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1B8153C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D16EFA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3F4B09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D2738F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4C05636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0E1537F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E135A7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7816B0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AF300E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77255E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D5BFE">
              <w:fldChar w:fldCharType="separate"/>
            </w:r>
            <w:r w:rsidRPr="00AF2BE2">
              <w:fldChar w:fldCharType="end"/>
            </w:r>
          </w:p>
        </w:tc>
      </w:tr>
    </w:tbl>
    <w:p w14:paraId="0F4D32DD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E4FF8" w14:textId="77777777" w:rsidR="007D1796" w:rsidRDefault="007D1796">
      <w:r>
        <w:separator/>
      </w:r>
    </w:p>
    <w:p w14:paraId="1C4EA4A7" w14:textId="77777777" w:rsidR="007D1796" w:rsidRDefault="007D1796"/>
    <w:p w14:paraId="100F600E" w14:textId="77777777" w:rsidR="007D1796" w:rsidRDefault="007D1796"/>
  </w:endnote>
  <w:endnote w:type="continuationSeparator" w:id="0">
    <w:p w14:paraId="38E214CB" w14:textId="77777777" w:rsidR="007D1796" w:rsidRDefault="007D1796">
      <w:r>
        <w:continuationSeparator/>
      </w:r>
    </w:p>
    <w:p w14:paraId="54448AC8" w14:textId="77777777" w:rsidR="007D1796" w:rsidRDefault="007D1796"/>
    <w:p w14:paraId="648D0F18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0B93350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98DFB01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6E33A11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8050A85" wp14:editId="54717CE3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6377CD0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9BBFADA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965C0A8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5085A" w14:textId="77777777" w:rsidR="007D1796" w:rsidRDefault="007D1796">
      <w:r>
        <w:separator/>
      </w:r>
    </w:p>
    <w:p w14:paraId="193E23CA" w14:textId="77777777" w:rsidR="007D1796" w:rsidRDefault="007D1796"/>
    <w:p w14:paraId="7FEFAD9B" w14:textId="77777777" w:rsidR="007D1796" w:rsidRDefault="007D1796"/>
  </w:footnote>
  <w:footnote w:type="continuationSeparator" w:id="0">
    <w:p w14:paraId="52BEA3E3" w14:textId="77777777" w:rsidR="007D1796" w:rsidRDefault="007D1796">
      <w:r>
        <w:continuationSeparator/>
      </w:r>
    </w:p>
    <w:p w14:paraId="76A224D0" w14:textId="77777777" w:rsidR="007D1796" w:rsidRDefault="007D1796"/>
    <w:p w14:paraId="456B283D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81EC7" w14:textId="77777777" w:rsidR="007A7D5E" w:rsidRDefault="007A7D5E"/>
  <w:p w14:paraId="7771720F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5A84" w14:textId="77777777" w:rsidR="007A7D5E" w:rsidRDefault="007A7D5E" w:rsidP="00701419">
    <w:pPr>
      <w:pStyle w:val="Kopfzeile"/>
    </w:pPr>
    <w:r>
      <w:t>233</w:t>
    </w:r>
  </w:p>
  <w:p w14:paraId="6C054F38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A57A6"/>
    <w:rsid w:val="000B158E"/>
    <w:rsid w:val="000E37DE"/>
    <w:rsid w:val="000E7F83"/>
    <w:rsid w:val="001028D9"/>
    <w:rsid w:val="00106076"/>
    <w:rsid w:val="0011070E"/>
    <w:rsid w:val="00116967"/>
    <w:rsid w:val="001176FC"/>
    <w:rsid w:val="00127C79"/>
    <w:rsid w:val="001426F7"/>
    <w:rsid w:val="0018390B"/>
    <w:rsid w:val="00192495"/>
    <w:rsid w:val="001A6205"/>
    <w:rsid w:val="001B705C"/>
    <w:rsid w:val="001C3E5C"/>
    <w:rsid w:val="001C509D"/>
    <w:rsid w:val="001D2314"/>
    <w:rsid w:val="001E0C92"/>
    <w:rsid w:val="001E798E"/>
    <w:rsid w:val="001F47CC"/>
    <w:rsid w:val="001F6E21"/>
    <w:rsid w:val="00235BBF"/>
    <w:rsid w:val="00250D0E"/>
    <w:rsid w:val="00251401"/>
    <w:rsid w:val="002517FD"/>
    <w:rsid w:val="00263542"/>
    <w:rsid w:val="002748DF"/>
    <w:rsid w:val="002B1EE1"/>
    <w:rsid w:val="002C0F7B"/>
    <w:rsid w:val="002C403D"/>
    <w:rsid w:val="002D4CA7"/>
    <w:rsid w:val="002E0D37"/>
    <w:rsid w:val="002E4302"/>
    <w:rsid w:val="002F4952"/>
    <w:rsid w:val="00310E3A"/>
    <w:rsid w:val="00327698"/>
    <w:rsid w:val="00345F87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75"/>
    <w:rsid w:val="0045228F"/>
    <w:rsid w:val="00454471"/>
    <w:rsid w:val="0045726B"/>
    <w:rsid w:val="0046290A"/>
    <w:rsid w:val="0047055A"/>
    <w:rsid w:val="00480ABD"/>
    <w:rsid w:val="004818FE"/>
    <w:rsid w:val="00483510"/>
    <w:rsid w:val="00492429"/>
    <w:rsid w:val="004C5609"/>
    <w:rsid w:val="004D06DA"/>
    <w:rsid w:val="004E07A5"/>
    <w:rsid w:val="004E3711"/>
    <w:rsid w:val="004E6051"/>
    <w:rsid w:val="00500C2B"/>
    <w:rsid w:val="0050572F"/>
    <w:rsid w:val="005120EE"/>
    <w:rsid w:val="00520D3B"/>
    <w:rsid w:val="0052437A"/>
    <w:rsid w:val="005333C9"/>
    <w:rsid w:val="00540C7F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0C9D"/>
    <w:rsid w:val="005F0670"/>
    <w:rsid w:val="005F32A5"/>
    <w:rsid w:val="005F41CD"/>
    <w:rsid w:val="00605DD3"/>
    <w:rsid w:val="00606550"/>
    <w:rsid w:val="00607EE7"/>
    <w:rsid w:val="00614636"/>
    <w:rsid w:val="00640260"/>
    <w:rsid w:val="0064132A"/>
    <w:rsid w:val="00643351"/>
    <w:rsid w:val="00653D82"/>
    <w:rsid w:val="0066119D"/>
    <w:rsid w:val="00667DCD"/>
    <w:rsid w:val="00682D2C"/>
    <w:rsid w:val="00684EFB"/>
    <w:rsid w:val="006A13FA"/>
    <w:rsid w:val="006A5AED"/>
    <w:rsid w:val="006A66F3"/>
    <w:rsid w:val="006B7CF1"/>
    <w:rsid w:val="006D5377"/>
    <w:rsid w:val="006D70A3"/>
    <w:rsid w:val="006F5D05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B1BF0"/>
    <w:rsid w:val="007D1796"/>
    <w:rsid w:val="007E61DB"/>
    <w:rsid w:val="0081723D"/>
    <w:rsid w:val="00891F75"/>
    <w:rsid w:val="008B1F06"/>
    <w:rsid w:val="008D5BFE"/>
    <w:rsid w:val="008D764D"/>
    <w:rsid w:val="008E1633"/>
    <w:rsid w:val="008F52AA"/>
    <w:rsid w:val="008F6547"/>
    <w:rsid w:val="00910F0B"/>
    <w:rsid w:val="00927B9C"/>
    <w:rsid w:val="00962412"/>
    <w:rsid w:val="0097166A"/>
    <w:rsid w:val="009769C9"/>
    <w:rsid w:val="00977AE6"/>
    <w:rsid w:val="009A3215"/>
    <w:rsid w:val="009A33B4"/>
    <w:rsid w:val="009B7B21"/>
    <w:rsid w:val="009C14BE"/>
    <w:rsid w:val="009C2E42"/>
    <w:rsid w:val="009E5574"/>
    <w:rsid w:val="009F3747"/>
    <w:rsid w:val="00A00872"/>
    <w:rsid w:val="00A13505"/>
    <w:rsid w:val="00A254E1"/>
    <w:rsid w:val="00A447C7"/>
    <w:rsid w:val="00A5084B"/>
    <w:rsid w:val="00A5332F"/>
    <w:rsid w:val="00A75824"/>
    <w:rsid w:val="00A766D5"/>
    <w:rsid w:val="00A90C84"/>
    <w:rsid w:val="00A956F8"/>
    <w:rsid w:val="00AB40B1"/>
    <w:rsid w:val="00AB4B05"/>
    <w:rsid w:val="00AC56D5"/>
    <w:rsid w:val="00AC7F2D"/>
    <w:rsid w:val="00AD584D"/>
    <w:rsid w:val="00AE4AF0"/>
    <w:rsid w:val="00AF12F8"/>
    <w:rsid w:val="00AF2BE2"/>
    <w:rsid w:val="00B003C3"/>
    <w:rsid w:val="00B00A78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3990"/>
    <w:rsid w:val="00C246AC"/>
    <w:rsid w:val="00C26124"/>
    <w:rsid w:val="00C2678D"/>
    <w:rsid w:val="00C30192"/>
    <w:rsid w:val="00C477BA"/>
    <w:rsid w:val="00C50F39"/>
    <w:rsid w:val="00C764C5"/>
    <w:rsid w:val="00C83A1B"/>
    <w:rsid w:val="00C84FAA"/>
    <w:rsid w:val="00C96E57"/>
    <w:rsid w:val="00CA5C9B"/>
    <w:rsid w:val="00CB7A48"/>
    <w:rsid w:val="00CD54C7"/>
    <w:rsid w:val="00CE7CE5"/>
    <w:rsid w:val="00CF20A3"/>
    <w:rsid w:val="00CF64C4"/>
    <w:rsid w:val="00D05C74"/>
    <w:rsid w:val="00D1537E"/>
    <w:rsid w:val="00D2043E"/>
    <w:rsid w:val="00D40728"/>
    <w:rsid w:val="00D54B55"/>
    <w:rsid w:val="00D6072E"/>
    <w:rsid w:val="00D645E2"/>
    <w:rsid w:val="00D877A1"/>
    <w:rsid w:val="00D969A7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669"/>
    <w:rsid w:val="00E1197E"/>
    <w:rsid w:val="00E12595"/>
    <w:rsid w:val="00E318F4"/>
    <w:rsid w:val="00E322E9"/>
    <w:rsid w:val="00E578EB"/>
    <w:rsid w:val="00E6087B"/>
    <w:rsid w:val="00E85EBB"/>
    <w:rsid w:val="00EA096A"/>
    <w:rsid w:val="00EA1046"/>
    <w:rsid w:val="00EA10EB"/>
    <w:rsid w:val="00EC7AED"/>
    <w:rsid w:val="00F05605"/>
    <w:rsid w:val="00F133C2"/>
    <w:rsid w:val="00F14DE7"/>
    <w:rsid w:val="00F21669"/>
    <w:rsid w:val="00F226FA"/>
    <w:rsid w:val="00F32C49"/>
    <w:rsid w:val="00F638D9"/>
    <w:rsid w:val="00F744F4"/>
    <w:rsid w:val="00F854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0ADBD6F3"/>
  <w15:docId w15:val="{734C1B5A-25BD-4692-BE28-1505D66A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251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Puhle, Nils</cp:lastModifiedBy>
  <cp:revision>25</cp:revision>
  <cp:lastPrinted>2020-03-24T09:16:00Z</cp:lastPrinted>
  <dcterms:created xsi:type="dcterms:W3CDTF">2022-02-01T06:36:00Z</dcterms:created>
  <dcterms:modified xsi:type="dcterms:W3CDTF">2026-07-02T13:06:00Z</dcterms:modified>
</cp:coreProperties>
</file>